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61656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BASTARD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d.1409-10)</w:t>
      </w:r>
    </w:p>
    <w:p w14:paraId="1D739FBC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77C3B580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A16F746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E18F100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William.     (C.F.R. 1405-13 p.160)</w:t>
      </w:r>
    </w:p>
    <w:p w14:paraId="2DE26C29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25C2E98" w14:textId="77777777" w:rsidR="00E10670" w:rsidRDefault="00E10670" w:rsidP="00E106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57464EC" w14:textId="77777777" w:rsidR="00E10670" w:rsidRDefault="00E10670" w:rsidP="00E106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Jan.1410</w:t>
      </w:r>
      <w:r w:rsidRPr="00007B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She was dead by this date.     (C.F.R. 1405-13 p.160)</w:t>
      </w:r>
    </w:p>
    <w:p w14:paraId="5D507432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86806C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CF99C68" w14:textId="77777777" w:rsidR="00E10670" w:rsidRDefault="00E10670" w:rsidP="00E106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2502EF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148F7" w14:textId="77777777" w:rsidR="00E10670" w:rsidRDefault="00E10670" w:rsidP="009139A6">
      <w:r>
        <w:separator/>
      </w:r>
    </w:p>
  </w:endnote>
  <w:endnote w:type="continuationSeparator" w:id="0">
    <w:p w14:paraId="171319E7" w14:textId="77777777" w:rsidR="00E10670" w:rsidRDefault="00E106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DA9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11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23D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0E6E8" w14:textId="77777777" w:rsidR="00E10670" w:rsidRDefault="00E10670" w:rsidP="009139A6">
      <w:r>
        <w:separator/>
      </w:r>
    </w:p>
  </w:footnote>
  <w:footnote w:type="continuationSeparator" w:id="0">
    <w:p w14:paraId="29C638F1" w14:textId="77777777" w:rsidR="00E10670" w:rsidRDefault="00E106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22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D3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7F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67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1067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F4117"/>
  <w15:chartTrackingRefBased/>
  <w15:docId w15:val="{D42EA56F-03B3-43BF-8AF1-77684549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67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2023-08-02T18:54:00Z</dcterms:created>
  <dcterms:modified xsi:type="dcterms:W3CDTF">2023-08-02T18:55:00Z</dcterms:modified>
</cp:coreProperties>
</file>